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CD8" w:rsidRPr="009A5C07" w:rsidRDefault="00A01CD8" w:rsidP="009A5C07">
      <w:pPr>
        <w:tabs>
          <w:tab w:val="left" w:pos="3960"/>
        </w:tabs>
        <w:spacing w:after="0" w:line="240" w:lineRule="auto"/>
        <w:ind w:right="-8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>РОССИЙСКАЯ ФЕДЕРАЦИЯ</w:t>
      </w:r>
    </w:p>
    <w:p w:rsidR="00A01CD8" w:rsidRPr="009A5C07" w:rsidRDefault="00A01CD8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 xml:space="preserve">        АДМИНИСТРАЦИЯ ОГОДЖИНСКОГО СЕЛЬСОВЕТА   </w:t>
      </w:r>
    </w:p>
    <w:p w:rsidR="00A01CD8" w:rsidRPr="009A5C07" w:rsidRDefault="00A01CD8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 xml:space="preserve">        СЕЛЕМДЖИНСКОГО РАЙОНА</w:t>
      </w:r>
    </w:p>
    <w:p w:rsidR="00A01CD8" w:rsidRPr="009A5C07" w:rsidRDefault="00A01CD8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 xml:space="preserve">        АМУРСКОЙ ОБЛАСТИ</w:t>
      </w:r>
    </w:p>
    <w:p w:rsidR="00A01CD8" w:rsidRPr="009A5C07" w:rsidRDefault="00A01CD8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A01CD8" w:rsidRPr="009A5C07" w:rsidRDefault="00A01CD8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>РАСПОРЯЖЕНИЕ</w:t>
      </w:r>
    </w:p>
    <w:p w:rsidR="00A01CD8" w:rsidRPr="009A5C07" w:rsidRDefault="00A01CD8" w:rsidP="009A5C07">
      <w:pPr>
        <w:spacing w:after="200" w:line="240" w:lineRule="auto"/>
        <w:ind w:right="-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1CD8" w:rsidRPr="009A5C07" w:rsidRDefault="00A01CD8" w:rsidP="009A5C07">
      <w:pPr>
        <w:tabs>
          <w:tab w:val="left" w:pos="4140"/>
        </w:tabs>
        <w:spacing w:after="20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08.11.</w:t>
      </w:r>
      <w:r w:rsidRPr="009A5C07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21</w:t>
      </w:r>
      <w:r w:rsidRPr="009A5C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9A5C07">
        <w:rPr>
          <w:rFonts w:ascii="Times New Roman" w:hAnsi="Times New Roman"/>
          <w:sz w:val="28"/>
          <w:szCs w:val="28"/>
          <w:lang w:eastAsia="ru-RU"/>
        </w:rPr>
        <w:t xml:space="preserve">  № </w:t>
      </w:r>
    </w:p>
    <w:p w:rsidR="00A01CD8" w:rsidRPr="009A5C07" w:rsidRDefault="00A01CD8" w:rsidP="00AD33A1">
      <w:pPr>
        <w:tabs>
          <w:tab w:val="left" w:pos="4140"/>
        </w:tabs>
        <w:spacing w:after="200" w:line="240" w:lineRule="auto"/>
        <w:ind w:right="45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A5C07">
        <w:rPr>
          <w:rFonts w:ascii="Times New Roman" w:hAnsi="Times New Roman"/>
          <w:sz w:val="28"/>
          <w:szCs w:val="28"/>
          <w:lang w:eastAsia="ru-RU"/>
        </w:rPr>
        <w:t>с. Огоджа</w:t>
      </w:r>
    </w:p>
    <w:p w:rsidR="00A01CD8" w:rsidRDefault="00A01CD8" w:rsidP="002977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Сводную</w:t>
      </w:r>
    </w:p>
    <w:p w:rsidR="00A01CD8" w:rsidRDefault="00A01CD8" w:rsidP="002977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бюджетную роспись на 2021 год </w:t>
      </w:r>
    </w:p>
    <w:p w:rsidR="00A01CD8" w:rsidRDefault="00A01CD8" w:rsidP="00297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1CD8" w:rsidRPr="00E833BC" w:rsidRDefault="00A01CD8" w:rsidP="00297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1CD8" w:rsidRDefault="00A01CD8" w:rsidP="00827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В связи с уточнением доходов по безвозмездным поступлениям на основании Уведомления по расчетам между бюджетами № 62 от 03.11.2021 г. внести изменения в бюджет 2021 года и плановый период 2022 и 2023 годы:</w:t>
      </w:r>
    </w:p>
    <w:p w:rsidR="00A01CD8" w:rsidRDefault="00A01CD8" w:rsidP="008275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1CD8" w:rsidRDefault="00A01CD8" w:rsidP="008275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1CD8" w:rsidRDefault="00A01CD8" w:rsidP="0082759F">
      <w:pPr>
        <w:pStyle w:val="NormalWeb"/>
        <w:ind w:left="6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Внести изменения по доходам бюджета:</w:t>
      </w:r>
    </w:p>
    <w:p w:rsidR="00A01CD8" w:rsidRDefault="00A01CD8" w:rsidP="0082759F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 xml:space="preserve">          Увеличить бюджетные назначения по:</w:t>
      </w:r>
    </w:p>
    <w:p w:rsidR="00A01CD8" w:rsidRDefault="00A01CD8" w:rsidP="00827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A01CD8" w:rsidRDefault="00A01CD8" w:rsidP="0082759F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 xml:space="preserve">  КБК 202 49999 10 0000 150 «Иные межбюджетные трансферты бюджетам сельских поселений»:</w:t>
      </w:r>
    </w:p>
    <w:p w:rsidR="00A01CD8" w:rsidRDefault="00A01CD8" w:rsidP="008275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 г.  на   1 500 000,00 руб.</w:t>
      </w:r>
    </w:p>
    <w:p w:rsidR="00A01CD8" w:rsidRDefault="00A01CD8" w:rsidP="00827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1CD8" w:rsidRDefault="00A01CD8" w:rsidP="0082759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Внести изменения по расходам бюджета:</w:t>
      </w:r>
    </w:p>
    <w:p w:rsidR="00A01CD8" w:rsidRDefault="00A01CD8" w:rsidP="0082759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A01CD8" w:rsidRDefault="00A01CD8" w:rsidP="0082759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Увеличить бюджетные назначения по:</w:t>
      </w:r>
    </w:p>
    <w:p w:rsidR="00A01CD8" w:rsidRDefault="00A01CD8" w:rsidP="0082759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CD8" w:rsidRDefault="00A01CD8" w:rsidP="0082759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КБК  011 0113 8880080140 831 «Общегосударственные вопросы (Исполнение судебных актов)»  </w:t>
      </w:r>
    </w:p>
    <w:p w:rsidR="00A01CD8" w:rsidRDefault="00A01CD8" w:rsidP="0082759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2021 год на 1 500 000,00 рублей.</w:t>
      </w:r>
    </w:p>
    <w:p w:rsidR="00A01CD8" w:rsidRDefault="00A01CD8" w:rsidP="0082759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CD8" w:rsidRDefault="00A01CD8" w:rsidP="005F0D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CD8" w:rsidRDefault="00A01CD8" w:rsidP="005F0D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A01CD8" w:rsidRPr="00C34530" w:rsidRDefault="00A01CD8" w:rsidP="002977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Огоджинского сельсовета                                       Э.С.Караханян      </w:t>
      </w:r>
    </w:p>
    <w:p w:rsidR="00A01CD8" w:rsidRDefault="00A01CD8" w:rsidP="00B31562">
      <w:pPr>
        <w:spacing w:after="200" w:line="240" w:lineRule="auto"/>
        <w:ind w:firstLine="709"/>
        <w:jc w:val="both"/>
      </w:pPr>
    </w:p>
    <w:sectPr w:rsidR="00A01CD8" w:rsidSect="00373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53D"/>
    <w:rsid w:val="000159A2"/>
    <w:rsid w:val="00043E82"/>
    <w:rsid w:val="00044DC1"/>
    <w:rsid w:val="000568DC"/>
    <w:rsid w:val="0008139F"/>
    <w:rsid w:val="000E5941"/>
    <w:rsid w:val="00113222"/>
    <w:rsid w:val="00115A1A"/>
    <w:rsid w:val="001831A8"/>
    <w:rsid w:val="0018499D"/>
    <w:rsid w:val="001B553D"/>
    <w:rsid w:val="001E1AC8"/>
    <w:rsid w:val="001F2F1A"/>
    <w:rsid w:val="001F4D9A"/>
    <w:rsid w:val="001F5289"/>
    <w:rsid w:val="00212DD5"/>
    <w:rsid w:val="00215198"/>
    <w:rsid w:val="00277C80"/>
    <w:rsid w:val="00287D15"/>
    <w:rsid w:val="0029616A"/>
    <w:rsid w:val="00297798"/>
    <w:rsid w:val="00310A39"/>
    <w:rsid w:val="003457F0"/>
    <w:rsid w:val="00365C7E"/>
    <w:rsid w:val="003735DF"/>
    <w:rsid w:val="003B4B03"/>
    <w:rsid w:val="003D4CB8"/>
    <w:rsid w:val="003D5959"/>
    <w:rsid w:val="003E510A"/>
    <w:rsid w:val="00407612"/>
    <w:rsid w:val="004242CA"/>
    <w:rsid w:val="00431665"/>
    <w:rsid w:val="004650C9"/>
    <w:rsid w:val="00477908"/>
    <w:rsid w:val="00491FA7"/>
    <w:rsid w:val="004D06AB"/>
    <w:rsid w:val="004E7033"/>
    <w:rsid w:val="005612AF"/>
    <w:rsid w:val="00566F2C"/>
    <w:rsid w:val="005A5EC4"/>
    <w:rsid w:val="005E2BFF"/>
    <w:rsid w:val="005F0D4D"/>
    <w:rsid w:val="0063445D"/>
    <w:rsid w:val="0063639F"/>
    <w:rsid w:val="00642DFB"/>
    <w:rsid w:val="00655E72"/>
    <w:rsid w:val="00692A84"/>
    <w:rsid w:val="0069471C"/>
    <w:rsid w:val="006C3F97"/>
    <w:rsid w:val="00703AA2"/>
    <w:rsid w:val="00704EA1"/>
    <w:rsid w:val="00780BDD"/>
    <w:rsid w:val="007B086C"/>
    <w:rsid w:val="007D5936"/>
    <w:rsid w:val="007F50B8"/>
    <w:rsid w:val="00812844"/>
    <w:rsid w:val="0082759F"/>
    <w:rsid w:val="00831F01"/>
    <w:rsid w:val="00832E29"/>
    <w:rsid w:val="00874AE2"/>
    <w:rsid w:val="0087641D"/>
    <w:rsid w:val="008A54FA"/>
    <w:rsid w:val="008A7F61"/>
    <w:rsid w:val="008E0C70"/>
    <w:rsid w:val="008F579F"/>
    <w:rsid w:val="00903AAF"/>
    <w:rsid w:val="009115AC"/>
    <w:rsid w:val="00933C33"/>
    <w:rsid w:val="009408D8"/>
    <w:rsid w:val="00947BF9"/>
    <w:rsid w:val="00947D0D"/>
    <w:rsid w:val="00962104"/>
    <w:rsid w:val="00980367"/>
    <w:rsid w:val="00986A4C"/>
    <w:rsid w:val="00994FB5"/>
    <w:rsid w:val="009A5C07"/>
    <w:rsid w:val="009B3F58"/>
    <w:rsid w:val="009E2353"/>
    <w:rsid w:val="00A01CD8"/>
    <w:rsid w:val="00A36F99"/>
    <w:rsid w:val="00A600B8"/>
    <w:rsid w:val="00A76399"/>
    <w:rsid w:val="00AA097A"/>
    <w:rsid w:val="00AD33A1"/>
    <w:rsid w:val="00AF5B79"/>
    <w:rsid w:val="00B07A8E"/>
    <w:rsid w:val="00B1323C"/>
    <w:rsid w:val="00B31562"/>
    <w:rsid w:val="00B63F61"/>
    <w:rsid w:val="00B91358"/>
    <w:rsid w:val="00BB5D28"/>
    <w:rsid w:val="00BC7AFD"/>
    <w:rsid w:val="00C064D9"/>
    <w:rsid w:val="00C06A56"/>
    <w:rsid w:val="00C32E9C"/>
    <w:rsid w:val="00C34530"/>
    <w:rsid w:val="00CA725A"/>
    <w:rsid w:val="00D1375B"/>
    <w:rsid w:val="00D753EF"/>
    <w:rsid w:val="00E4073A"/>
    <w:rsid w:val="00E43BC0"/>
    <w:rsid w:val="00E833BC"/>
    <w:rsid w:val="00E8461C"/>
    <w:rsid w:val="00E95E95"/>
    <w:rsid w:val="00EB51AC"/>
    <w:rsid w:val="00F01733"/>
    <w:rsid w:val="00F36594"/>
    <w:rsid w:val="00F54175"/>
    <w:rsid w:val="00F779B5"/>
    <w:rsid w:val="00FA51D4"/>
    <w:rsid w:val="00FB1610"/>
    <w:rsid w:val="00FE7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D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D59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2F1A"/>
    <w:rPr>
      <w:rFonts w:ascii="Times New Roman" w:hAnsi="Times New Roman" w:cs="Times New Roman"/>
      <w:sz w:val="2"/>
      <w:lang w:eastAsia="en-US"/>
    </w:rPr>
  </w:style>
  <w:style w:type="paragraph" w:customStyle="1" w:styleId="14">
    <w:name w:val="Стиль 14 пт По ширине"/>
    <w:basedOn w:val="Normal"/>
    <w:uiPriority w:val="99"/>
    <w:rsid w:val="00A600B8"/>
    <w:pPr>
      <w:spacing w:after="200" w:line="276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rsid w:val="00AD33A1"/>
    <w:pPr>
      <w:spacing w:after="200" w:line="276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45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</Pages>
  <Words>162</Words>
  <Characters>927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Ogodja</dc:creator>
  <cp:keywords/>
  <dc:description/>
  <cp:lastModifiedBy>Microsoft Office</cp:lastModifiedBy>
  <cp:revision>18</cp:revision>
  <cp:lastPrinted>2021-11-08T02:09:00Z</cp:lastPrinted>
  <dcterms:created xsi:type="dcterms:W3CDTF">2017-10-17T05:49:00Z</dcterms:created>
  <dcterms:modified xsi:type="dcterms:W3CDTF">2021-11-08T02:10:00Z</dcterms:modified>
</cp:coreProperties>
</file>